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364" w:rsidRPr="00897DAF" w:rsidRDefault="0054636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546364" w:rsidRDefault="0054636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546364" w:rsidRDefault="00546364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CE185D">
        <w:rPr>
          <w:rFonts w:ascii="Times New Roman" w:hAnsi="Times New Roman" w:cs="Times New Roman"/>
          <w:sz w:val="28"/>
          <w:szCs w:val="28"/>
          <w:u w:val="single"/>
        </w:rPr>
        <w:t>ведущего  специалиста  комитета по  управлению  муниципальным имуществом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 Амурской области и членов его семьи</w:t>
      </w:r>
    </w:p>
    <w:p w:rsidR="00546364" w:rsidRDefault="00546364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546364" w:rsidRDefault="00546364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46364" w:rsidRPr="004A3E49" w:rsidRDefault="0054636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A3E49">
        <w:rPr>
          <w:rFonts w:ascii="Times New Roman" w:hAnsi="Times New Roman" w:cs="Times New Roman"/>
          <w:sz w:val="28"/>
          <w:szCs w:val="28"/>
        </w:rPr>
        <w:t>а перио</w:t>
      </w:r>
      <w:r>
        <w:rPr>
          <w:rFonts w:ascii="Times New Roman" w:hAnsi="Times New Roman" w:cs="Times New Roman"/>
          <w:sz w:val="28"/>
          <w:szCs w:val="28"/>
        </w:rPr>
        <w:t>д с 01 января по 31 декабря 2015</w:t>
      </w:r>
      <w:r w:rsidRPr="004A3E49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46364" w:rsidRDefault="00546364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5"/>
        <w:gridCol w:w="2085"/>
        <w:gridCol w:w="1721"/>
        <w:gridCol w:w="1157"/>
        <w:gridCol w:w="1677"/>
        <w:gridCol w:w="2113"/>
        <w:gridCol w:w="1724"/>
        <w:gridCol w:w="1173"/>
        <w:gridCol w:w="1699"/>
      </w:tblGrid>
      <w:tr w:rsidR="00546364" w:rsidRPr="000A479E">
        <w:trPr>
          <w:trHeight w:val="810"/>
        </w:trPr>
        <w:tc>
          <w:tcPr>
            <w:tcW w:w="1312" w:type="dxa"/>
            <w:vMerge w:val="restart"/>
          </w:tcPr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 w:val="restart"/>
          </w:tcPr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Декла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рированный годовой доход за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2015</w:t>
              </w:r>
              <w:r w:rsidRPr="000A479E">
                <w:rPr>
                  <w:rFonts w:ascii="Times New Roman" w:hAnsi="Times New Roman" w:cs="Times New Roman"/>
                  <w:sz w:val="24"/>
                  <w:szCs w:val="24"/>
                </w:rPr>
                <w:t xml:space="preserve"> г</w:t>
              </w:r>
            </w:smartTag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. (руб.)</w:t>
            </w:r>
          </w:p>
        </w:tc>
        <w:tc>
          <w:tcPr>
            <w:tcW w:w="7094" w:type="dxa"/>
            <w:gridSpan w:val="4"/>
            <w:tcBorders>
              <w:bottom w:val="single" w:sz="4" w:space="0" w:color="auto"/>
            </w:tcBorders>
          </w:tcPr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42" w:type="dxa"/>
            <w:gridSpan w:val="3"/>
            <w:tcBorders>
              <w:bottom w:val="single" w:sz="4" w:space="0" w:color="auto"/>
            </w:tcBorders>
          </w:tcPr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4" w:rsidRPr="000A479E">
        <w:trPr>
          <w:trHeight w:val="300"/>
        </w:trPr>
        <w:tc>
          <w:tcPr>
            <w:tcW w:w="1312" w:type="dxa"/>
            <w:vMerge/>
          </w:tcPr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</w:tcPr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546364" w:rsidRPr="000A479E">
        <w:trPr>
          <w:trHeight w:val="300"/>
        </w:trPr>
        <w:tc>
          <w:tcPr>
            <w:tcW w:w="1312" w:type="dxa"/>
          </w:tcPr>
          <w:p w:rsidR="00546364" w:rsidRPr="00E93440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440">
              <w:rPr>
                <w:rFonts w:ascii="Times New Roman" w:hAnsi="Times New Roman" w:cs="Times New Roman"/>
                <w:sz w:val="24"/>
                <w:szCs w:val="24"/>
              </w:rPr>
              <w:t>Олейникова Мария Александровна</w:t>
            </w:r>
          </w:p>
        </w:tc>
        <w:tc>
          <w:tcPr>
            <w:tcW w:w="2086" w:type="dxa"/>
          </w:tcPr>
          <w:p w:rsidR="00546364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78596,32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Default="00546364" w:rsidP="00574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364" w:rsidRPr="000A479E" w:rsidRDefault="00546364" w:rsidP="00574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Pr="00576B06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46364" w:rsidRPr="000A479E">
        <w:trPr>
          <w:trHeight w:val="300"/>
        </w:trPr>
        <w:tc>
          <w:tcPr>
            <w:tcW w:w="1312" w:type="dxa"/>
          </w:tcPr>
          <w:p w:rsidR="00546364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Олейников Алексей Сергеевич</w:t>
            </w:r>
          </w:p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</w:tcPr>
          <w:p w:rsidR="00546364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365605,09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Pr="00576B06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364" w:rsidRPr="0004004D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ОЙОТА Сидан, Тайота Аллион,2002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46364" w:rsidRPr="000A479E">
        <w:trPr>
          <w:trHeight w:val="300"/>
        </w:trPr>
        <w:tc>
          <w:tcPr>
            <w:tcW w:w="1312" w:type="dxa"/>
          </w:tcPr>
          <w:p w:rsidR="00546364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Олейников Илья Алексеевич</w:t>
            </w:r>
          </w:p>
        </w:tc>
        <w:tc>
          <w:tcPr>
            <w:tcW w:w="2086" w:type="dxa"/>
          </w:tcPr>
          <w:p w:rsidR="00546364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Pr="00576B06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364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4" w:rsidRPr="000A479E">
        <w:trPr>
          <w:trHeight w:val="300"/>
        </w:trPr>
        <w:tc>
          <w:tcPr>
            <w:tcW w:w="1312" w:type="dxa"/>
          </w:tcPr>
          <w:p w:rsidR="00546364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Олейникова Дарья Алексеевна </w:t>
            </w:r>
          </w:p>
        </w:tc>
        <w:tc>
          <w:tcPr>
            <w:tcW w:w="2086" w:type="dxa"/>
          </w:tcPr>
          <w:p w:rsidR="00546364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Pr="00576B06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546364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364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46364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364" w:rsidRPr="000A479E" w:rsidRDefault="0054636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6364" w:rsidRPr="00897DAF" w:rsidRDefault="00546364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546364" w:rsidRPr="00897DAF" w:rsidSect="00B91CB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4004D"/>
    <w:rsid w:val="0006724F"/>
    <w:rsid w:val="000A479E"/>
    <w:rsid w:val="001127E2"/>
    <w:rsid w:val="00140837"/>
    <w:rsid w:val="00144764"/>
    <w:rsid w:val="00164565"/>
    <w:rsid w:val="0019675B"/>
    <w:rsid w:val="001F7515"/>
    <w:rsid w:val="002676EB"/>
    <w:rsid w:val="002A17D3"/>
    <w:rsid w:val="002E2839"/>
    <w:rsid w:val="0030239D"/>
    <w:rsid w:val="003A17E6"/>
    <w:rsid w:val="003E1A4D"/>
    <w:rsid w:val="00404EF8"/>
    <w:rsid w:val="0048581D"/>
    <w:rsid w:val="004A3E49"/>
    <w:rsid w:val="004B0E8B"/>
    <w:rsid w:val="005129DB"/>
    <w:rsid w:val="00546364"/>
    <w:rsid w:val="0055333C"/>
    <w:rsid w:val="00560E62"/>
    <w:rsid w:val="005742F8"/>
    <w:rsid w:val="00576B06"/>
    <w:rsid w:val="005A5EE8"/>
    <w:rsid w:val="005C2B4F"/>
    <w:rsid w:val="006468D9"/>
    <w:rsid w:val="00664CF1"/>
    <w:rsid w:val="00683147"/>
    <w:rsid w:val="00844427"/>
    <w:rsid w:val="00897DAF"/>
    <w:rsid w:val="008A1A67"/>
    <w:rsid w:val="00AC0D7D"/>
    <w:rsid w:val="00AF2F89"/>
    <w:rsid w:val="00AF5325"/>
    <w:rsid w:val="00B91CBB"/>
    <w:rsid w:val="00B9740B"/>
    <w:rsid w:val="00C22B86"/>
    <w:rsid w:val="00CC0991"/>
    <w:rsid w:val="00CE185D"/>
    <w:rsid w:val="00CE5FAE"/>
    <w:rsid w:val="00D1042E"/>
    <w:rsid w:val="00D671E2"/>
    <w:rsid w:val="00E058A7"/>
    <w:rsid w:val="00E10F20"/>
    <w:rsid w:val="00E30C2B"/>
    <w:rsid w:val="00E75D2D"/>
    <w:rsid w:val="00E93440"/>
    <w:rsid w:val="00F52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75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97DAF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</TotalTime>
  <Pages>1</Pages>
  <Words>153</Words>
  <Characters>875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XTreme.ws</cp:lastModifiedBy>
  <cp:revision>19</cp:revision>
  <dcterms:created xsi:type="dcterms:W3CDTF">2013-06-27T04:08:00Z</dcterms:created>
  <dcterms:modified xsi:type="dcterms:W3CDTF">2016-05-10T06:27:00Z</dcterms:modified>
</cp:coreProperties>
</file>